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E0E261" w14:textId="77777777" w:rsidR="00DB6EE1" w:rsidRDefault="00DB6EE1" w:rsidP="00DB6EE1">
      <w:pPr>
        <w:autoSpaceDE w:val="0"/>
        <w:autoSpaceDN w:val="0"/>
        <w:adjustRightInd w:val="0"/>
        <w:rPr>
          <w:b/>
          <w:color w:val="000000"/>
        </w:rPr>
      </w:pPr>
    </w:p>
    <w:p w14:paraId="6455282D" w14:textId="66082832" w:rsidR="004142E0" w:rsidRDefault="004142E0" w:rsidP="00997C09">
      <w:pPr>
        <w:autoSpaceDE w:val="0"/>
        <w:autoSpaceDN w:val="0"/>
        <w:adjustRightInd w:val="0"/>
        <w:jc w:val="center"/>
        <w:rPr>
          <w:b/>
        </w:rPr>
      </w:pPr>
    </w:p>
    <w:p w14:paraId="64A222D7" w14:textId="77777777" w:rsidR="00CF7F09" w:rsidRPr="008E26C4" w:rsidRDefault="00CF7F09" w:rsidP="00CF7F09">
      <w:pPr>
        <w:autoSpaceDE w:val="0"/>
        <w:autoSpaceDN w:val="0"/>
        <w:adjustRightInd w:val="0"/>
        <w:jc w:val="center"/>
        <w:rPr>
          <w:b/>
          <w:bCs/>
          <w:color w:val="000000"/>
        </w:rPr>
      </w:pPr>
      <w:r w:rsidRPr="008E26C4">
        <w:rPr>
          <w:b/>
          <w:bCs/>
        </w:rPr>
        <w:t>İSTANBUL İLİ, SARIYER İLÇESİ, İSTİNYE</w:t>
      </w:r>
      <w:r w:rsidRPr="008E26C4">
        <w:rPr>
          <w:b/>
          <w:bCs/>
          <w:color w:val="FFFFFF" w:themeColor="background1"/>
        </w:rPr>
        <w:t>.</w:t>
      </w:r>
      <w:r w:rsidRPr="008E26C4">
        <w:rPr>
          <w:b/>
          <w:bCs/>
        </w:rPr>
        <w:t>MAHALLESİ, 387 ADA 59 PARSEL VE 387 </w:t>
      </w:r>
      <w:r>
        <w:rPr>
          <w:b/>
          <w:bCs/>
        </w:rPr>
        <w:t xml:space="preserve">   </w:t>
      </w:r>
      <w:r w:rsidRPr="008E26C4">
        <w:rPr>
          <w:b/>
          <w:bCs/>
        </w:rPr>
        <w:t>ADA 36 PARSELİN BİR KISMINA İLİŞKİN “KAMU</w:t>
      </w:r>
      <w:r>
        <w:rPr>
          <w:b/>
          <w:bCs/>
        </w:rPr>
        <w:t xml:space="preserve"> HİZMET ALANI (RESMİ KURUM ALANI)” AMAÇLI </w:t>
      </w:r>
      <w:r w:rsidRPr="008E26C4">
        <w:rPr>
          <w:b/>
          <w:bCs/>
        </w:rPr>
        <w:t>1/5000 ÖLÇEKLİ KANİP VE 1/1000 ÖLÇEKLİ KAUİP DEĞİŞİKLİĞİ</w:t>
      </w:r>
    </w:p>
    <w:p w14:paraId="61FAF030" w14:textId="72DD3C19" w:rsidR="00997C09" w:rsidRDefault="00997C09" w:rsidP="00971F70">
      <w:pPr>
        <w:pStyle w:val="GvdeMetniGirintisi"/>
        <w:jc w:val="center"/>
        <w:rPr>
          <w:b/>
        </w:rPr>
      </w:pPr>
    </w:p>
    <w:p w14:paraId="3E9E2E17" w14:textId="77777777" w:rsidR="00997C09" w:rsidRPr="005921CF" w:rsidRDefault="00997C09" w:rsidP="00971F70">
      <w:pPr>
        <w:pStyle w:val="GvdeMetniGirintisi"/>
        <w:jc w:val="center"/>
        <w:rPr>
          <w:b/>
        </w:rPr>
      </w:pPr>
    </w:p>
    <w:p w14:paraId="31F345BA" w14:textId="77777777" w:rsidR="00971F70" w:rsidRPr="005921CF" w:rsidRDefault="002944FA" w:rsidP="00971F70">
      <w:pPr>
        <w:pStyle w:val="GvdeMetniGirintisi"/>
        <w:jc w:val="center"/>
        <w:rPr>
          <w:b/>
        </w:rPr>
      </w:pPr>
      <w:r w:rsidRPr="005921CF">
        <w:rPr>
          <w:b/>
        </w:rPr>
        <w:t>ASKI İLAN TUTANAĞI</w:t>
      </w:r>
    </w:p>
    <w:p w14:paraId="3C75C1F4" w14:textId="77777777" w:rsidR="00CF7F09" w:rsidRDefault="00CF7F09" w:rsidP="00CF7F09">
      <w:pPr>
        <w:pStyle w:val="GvdeMetniGirintisi"/>
        <w:ind w:firstLine="425"/>
        <w:jc w:val="both"/>
        <w:rPr>
          <w:b/>
        </w:rPr>
      </w:pPr>
      <w:r w:rsidRPr="00997C09">
        <w:t xml:space="preserve">İstanbul ili, </w:t>
      </w:r>
      <w:r>
        <w:t>Sarıyer</w:t>
      </w:r>
      <w:r w:rsidRPr="00997C09">
        <w:t xml:space="preserve"> İlçesi sınırları içerisinde yer alan </w:t>
      </w:r>
      <w:r>
        <w:t>İstanbul İli, Sarıyer İlçesi, İstinye Mahallesi, Doğal Sit-Sürdürülebilir Koruma ve Kontrollü Kullanım Alanında Kalan 387 Ada 59 Parsel ve 387 Ada 36 Parselin Bir Kısmına İlişkin “Kamu Hizmet Alanı (Resmi Kurum Alanı)” Amaçlı 1/5000 Ölçekli Koruma Amaçlı Nazım İmar Planı ve 1/1000 Ölçekli Koruma Amaçlı Uygulama İmar Planı değişikliği teklifi Bakanlık Makamının 13.10.2025 tarihli ve 13789045 sayılı Olurları ile Cumhurbaşkanlığı Teşkilatı Hakkında 1 sayılı Cumhurbaşkanlığı Kararnamesinin 109. maddesi uyarınca onaylanmıştır.</w:t>
      </w:r>
    </w:p>
    <w:p w14:paraId="7CC4ABF7" w14:textId="77777777" w:rsidR="00CF7F09" w:rsidRPr="000503EB" w:rsidRDefault="00CF7F09" w:rsidP="00CF7F09">
      <w:pPr>
        <w:pStyle w:val="msobodytextindent"/>
        <w:ind w:firstLine="425"/>
        <w:jc w:val="both"/>
      </w:pPr>
      <w:r>
        <w:t xml:space="preserve">Söz konusu planlar 3194 sayılı İmar Kanunu’nun 8/b maddesi gereğince 24.10.2025 tarihinden itibaren bir (1) ay (30 gün) süre ile Çevre, Şehircilik ve İklim Değişikliği İl Müdürlüğü (Barbaros </w:t>
      </w:r>
      <w:proofErr w:type="spellStart"/>
      <w:r>
        <w:t>Mh</w:t>
      </w:r>
      <w:proofErr w:type="spellEnd"/>
      <w:r>
        <w:t xml:space="preserve">. Mor Sümbül </w:t>
      </w:r>
      <w:proofErr w:type="spellStart"/>
      <w:r>
        <w:t>Sk</w:t>
      </w:r>
      <w:proofErr w:type="spellEnd"/>
      <w:r>
        <w:t xml:space="preserve">. No:7/2A 34746 </w:t>
      </w:r>
      <w:proofErr w:type="spellStart"/>
      <w:r>
        <w:t>Ataşehir</w:t>
      </w:r>
      <w:proofErr w:type="spellEnd"/>
      <w:r>
        <w:t>/İstanbul) ilan panosu, internet sitesi (istanbul.csb.gov.tr) ile e-plan otomasyon sisteminde (https://e-plan.gov.tr/) askıya çıkarılmıştır.  İtirazlar İstanbul Çevre, Şehircilik ve İklim Değişikliği İl Müdürlüğü’ne yapılabilecektir.  24.10.2025</w:t>
      </w:r>
    </w:p>
    <w:p w14:paraId="6F443A50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277E0BD2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5348BE71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28BED8A2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3C8981B0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024117AE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1636206A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358650D0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7CD6FEEB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5EFE88E3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65D64EB2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6995E185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35F9A9DF" w14:textId="77777777" w:rsidR="00335D10" w:rsidRDefault="00335D10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3"/>
          <w:szCs w:val="23"/>
        </w:rPr>
      </w:pPr>
    </w:p>
    <w:p w14:paraId="45F6A1D5" w14:textId="77777777" w:rsidR="00F62633" w:rsidRPr="00335D10" w:rsidRDefault="00F62633" w:rsidP="00B02DE6">
      <w:pPr>
        <w:pStyle w:val="stBilgi"/>
        <w:tabs>
          <w:tab w:val="clear" w:pos="4536"/>
          <w:tab w:val="clear" w:pos="9072"/>
          <w:tab w:val="left" w:pos="7050"/>
        </w:tabs>
        <w:ind w:right="-567"/>
        <w:jc w:val="both"/>
        <w:rPr>
          <w:sz w:val="22"/>
          <w:szCs w:val="22"/>
        </w:rPr>
      </w:pPr>
    </w:p>
    <w:sectPr w:rsidR="00F62633" w:rsidRPr="00335D10" w:rsidSect="00FE7CBD">
      <w:headerReference w:type="default" r:id="rId7"/>
      <w:footerReference w:type="default" r:id="rId8"/>
      <w:pgSz w:w="11906" w:h="16838" w:code="9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31184" w14:textId="77777777" w:rsidR="000103E6" w:rsidRDefault="000103E6">
      <w:r>
        <w:separator/>
      </w:r>
    </w:p>
  </w:endnote>
  <w:endnote w:type="continuationSeparator" w:id="0">
    <w:p w14:paraId="343F0B59" w14:textId="77777777" w:rsidR="000103E6" w:rsidRDefault="000103E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ヒラギノ明朝 Pro W3">
    <w:altName w:val="MS Mincho"/>
    <w:charset w:val="80"/>
    <w:family w:val="auto"/>
    <w:pitch w:val="default"/>
  </w:font>
  <w:font w:name="Times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6F1997" w14:textId="77777777" w:rsidR="00B02DE6" w:rsidRDefault="00B02DE6" w:rsidP="00B02DE6">
    <w:pPr>
      <w:pStyle w:val="AltBilgi"/>
      <w:rPr>
        <w:szCs w:val="15"/>
      </w:rPr>
    </w:pPr>
  </w:p>
  <w:p w14:paraId="49356E0D" w14:textId="77777777" w:rsidR="001417A1" w:rsidRPr="004F2CB4" w:rsidRDefault="001417A1" w:rsidP="00B02DE6">
    <w:pPr>
      <w:pStyle w:val="AltBilgi"/>
      <w:rPr>
        <w:szCs w:val="15"/>
      </w:rPr>
    </w:pPr>
  </w:p>
  <w:p w14:paraId="21CBCB68" w14:textId="77777777" w:rsidR="0088233F" w:rsidRDefault="0088233F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9823E5" w14:textId="77777777" w:rsidR="000103E6" w:rsidRDefault="000103E6">
      <w:r>
        <w:separator/>
      </w:r>
    </w:p>
  </w:footnote>
  <w:footnote w:type="continuationSeparator" w:id="0">
    <w:p w14:paraId="0083D715" w14:textId="77777777" w:rsidR="000103E6" w:rsidRDefault="000103E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loKlavuzu"/>
      <w:tblW w:w="1073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943"/>
      <w:gridCol w:w="4253"/>
      <w:gridCol w:w="3543"/>
    </w:tblGrid>
    <w:tr w:rsidR="0088233F" w14:paraId="19C66351" w14:textId="77777777" w:rsidTr="00BA1163">
      <w:tc>
        <w:tcPr>
          <w:tcW w:w="2943" w:type="dxa"/>
        </w:tcPr>
        <w:p w14:paraId="096B1D20" w14:textId="77777777" w:rsidR="0088233F" w:rsidRDefault="008A619B" w:rsidP="0088233F">
          <w:pPr>
            <w:pStyle w:val="stBilgi"/>
          </w:pPr>
          <w:r>
            <w:rPr>
              <w:noProof/>
            </w:rPr>
            <w:drawing>
              <wp:inline distT="0" distB="0" distL="0" distR="0" wp14:anchorId="51058057" wp14:editId="5B195BCD">
                <wp:extent cx="771525" cy="704850"/>
                <wp:effectExtent l="0" t="0" r="9525" b="0"/>
                <wp:docPr id="1" name="Resim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71525" cy="70485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253" w:type="dxa"/>
        </w:tcPr>
        <w:p w14:paraId="6D49197B" w14:textId="77777777" w:rsidR="0088233F" w:rsidRPr="00937E50" w:rsidRDefault="0088233F" w:rsidP="0088233F">
          <w:pPr>
            <w:jc w:val="center"/>
            <w:rPr>
              <w:b/>
              <w:bCs/>
              <w:sz w:val="26"/>
              <w:szCs w:val="26"/>
            </w:rPr>
          </w:pPr>
          <w:r w:rsidRPr="00937E50">
            <w:rPr>
              <w:b/>
              <w:bCs/>
              <w:sz w:val="26"/>
              <w:szCs w:val="26"/>
            </w:rPr>
            <w:t>T.C.</w:t>
          </w:r>
        </w:p>
        <w:p w14:paraId="2863811E" w14:textId="77777777" w:rsidR="00C4224E" w:rsidRPr="00C4224E" w:rsidRDefault="0088233F" w:rsidP="00C4224E">
          <w:pPr>
            <w:pStyle w:val="Balk1"/>
            <w:rPr>
              <w:sz w:val="26"/>
              <w:szCs w:val="26"/>
            </w:rPr>
          </w:pPr>
          <w:r w:rsidRPr="00C4224E">
            <w:rPr>
              <w:sz w:val="26"/>
              <w:szCs w:val="26"/>
            </w:rPr>
            <w:t>İSTANBUL VALİLİĞ</w:t>
          </w:r>
          <w:r w:rsidR="00C4224E" w:rsidRPr="00C4224E">
            <w:rPr>
              <w:sz w:val="26"/>
              <w:szCs w:val="26"/>
            </w:rPr>
            <w:t>İ</w:t>
          </w:r>
        </w:p>
        <w:p w14:paraId="0C5D1213" w14:textId="77777777" w:rsidR="0088233F" w:rsidRPr="00C4224E" w:rsidRDefault="00C4224E" w:rsidP="00C4224E">
          <w:pPr>
            <w:pStyle w:val="Balk1"/>
            <w:rPr>
              <w:sz w:val="26"/>
              <w:szCs w:val="26"/>
            </w:rPr>
          </w:pPr>
          <w:r w:rsidRPr="00C4224E">
            <w:rPr>
              <w:sz w:val="26"/>
              <w:szCs w:val="26"/>
            </w:rPr>
            <w:t xml:space="preserve">Çevre, Şehir ve İklim Değişikliği       </w:t>
          </w:r>
          <w:r w:rsidR="0088233F" w:rsidRPr="00C4224E">
            <w:rPr>
              <w:sz w:val="26"/>
              <w:szCs w:val="26"/>
            </w:rPr>
            <w:t xml:space="preserve"> İl Müdürlüğü</w:t>
          </w:r>
          <w:r w:rsidR="0088233F">
            <w:rPr>
              <w:sz w:val="26"/>
              <w:szCs w:val="26"/>
            </w:rPr>
            <w:t xml:space="preserve"> </w:t>
          </w:r>
        </w:p>
      </w:tc>
      <w:tc>
        <w:tcPr>
          <w:tcW w:w="3543" w:type="dxa"/>
        </w:tcPr>
        <w:p w14:paraId="698B22E4" w14:textId="77777777" w:rsidR="0088233F" w:rsidRDefault="0088233F" w:rsidP="0088233F">
          <w:pPr>
            <w:pStyle w:val="stBilgi"/>
            <w:jc w:val="center"/>
          </w:pPr>
          <w:r>
            <w:t xml:space="preserve">            </w:t>
          </w:r>
        </w:p>
      </w:tc>
    </w:tr>
  </w:tbl>
  <w:p w14:paraId="6ADCCFC6" w14:textId="77777777" w:rsidR="0088233F" w:rsidRPr="000349BC" w:rsidRDefault="0088233F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E121A7D"/>
    <w:multiLevelType w:val="hybridMultilevel"/>
    <w:tmpl w:val="B0C4E036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8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070D"/>
    <w:rsid w:val="0000335E"/>
    <w:rsid w:val="000042AC"/>
    <w:rsid w:val="000103E6"/>
    <w:rsid w:val="0001262A"/>
    <w:rsid w:val="00014D0E"/>
    <w:rsid w:val="00015E03"/>
    <w:rsid w:val="00016351"/>
    <w:rsid w:val="00016365"/>
    <w:rsid w:val="00017F3D"/>
    <w:rsid w:val="00020BA4"/>
    <w:rsid w:val="00020EFC"/>
    <w:rsid w:val="0002473C"/>
    <w:rsid w:val="00024F26"/>
    <w:rsid w:val="0002536B"/>
    <w:rsid w:val="00027870"/>
    <w:rsid w:val="00027BD8"/>
    <w:rsid w:val="00030634"/>
    <w:rsid w:val="000344AF"/>
    <w:rsid w:val="000349BC"/>
    <w:rsid w:val="00036A36"/>
    <w:rsid w:val="000374F6"/>
    <w:rsid w:val="00037CFF"/>
    <w:rsid w:val="000403AB"/>
    <w:rsid w:val="00052305"/>
    <w:rsid w:val="00052EED"/>
    <w:rsid w:val="00053D42"/>
    <w:rsid w:val="000572CB"/>
    <w:rsid w:val="0005757A"/>
    <w:rsid w:val="00060799"/>
    <w:rsid w:val="00060836"/>
    <w:rsid w:val="00060D5B"/>
    <w:rsid w:val="00062759"/>
    <w:rsid w:val="000628D9"/>
    <w:rsid w:val="00063819"/>
    <w:rsid w:val="00066F66"/>
    <w:rsid w:val="0007112C"/>
    <w:rsid w:val="0007201C"/>
    <w:rsid w:val="00075FED"/>
    <w:rsid w:val="00076D76"/>
    <w:rsid w:val="000801B3"/>
    <w:rsid w:val="00082B87"/>
    <w:rsid w:val="00086DC3"/>
    <w:rsid w:val="000945BD"/>
    <w:rsid w:val="00097E59"/>
    <w:rsid w:val="000A217F"/>
    <w:rsid w:val="000A2C65"/>
    <w:rsid w:val="000A35C4"/>
    <w:rsid w:val="000A6E31"/>
    <w:rsid w:val="000B10FB"/>
    <w:rsid w:val="000B3B23"/>
    <w:rsid w:val="000B6347"/>
    <w:rsid w:val="000B65F8"/>
    <w:rsid w:val="000D1902"/>
    <w:rsid w:val="000E1316"/>
    <w:rsid w:val="000E3087"/>
    <w:rsid w:val="000E417E"/>
    <w:rsid w:val="000E4B0D"/>
    <w:rsid w:val="000E7348"/>
    <w:rsid w:val="000F1687"/>
    <w:rsid w:val="000F187E"/>
    <w:rsid w:val="000F1D03"/>
    <w:rsid w:val="000F4642"/>
    <w:rsid w:val="001005B1"/>
    <w:rsid w:val="00103331"/>
    <w:rsid w:val="00113B4B"/>
    <w:rsid w:val="00113E38"/>
    <w:rsid w:val="00120EA5"/>
    <w:rsid w:val="001211F6"/>
    <w:rsid w:val="001255E2"/>
    <w:rsid w:val="0013304F"/>
    <w:rsid w:val="00136474"/>
    <w:rsid w:val="00136B8D"/>
    <w:rsid w:val="00141008"/>
    <w:rsid w:val="001417A1"/>
    <w:rsid w:val="00144011"/>
    <w:rsid w:val="001466C7"/>
    <w:rsid w:val="0015555C"/>
    <w:rsid w:val="00163A8D"/>
    <w:rsid w:val="001664C0"/>
    <w:rsid w:val="001674A7"/>
    <w:rsid w:val="00171EDE"/>
    <w:rsid w:val="00176D23"/>
    <w:rsid w:val="001870CF"/>
    <w:rsid w:val="0019212E"/>
    <w:rsid w:val="001927F4"/>
    <w:rsid w:val="0019391E"/>
    <w:rsid w:val="0019578D"/>
    <w:rsid w:val="00195DF0"/>
    <w:rsid w:val="00197E34"/>
    <w:rsid w:val="001A3BC5"/>
    <w:rsid w:val="001B278F"/>
    <w:rsid w:val="001B6F13"/>
    <w:rsid w:val="001C0291"/>
    <w:rsid w:val="001C23A7"/>
    <w:rsid w:val="001C44E1"/>
    <w:rsid w:val="001C55A3"/>
    <w:rsid w:val="001C755E"/>
    <w:rsid w:val="001C78BC"/>
    <w:rsid w:val="001D0732"/>
    <w:rsid w:val="001D0E05"/>
    <w:rsid w:val="001D0E6C"/>
    <w:rsid w:val="001D1AAB"/>
    <w:rsid w:val="001D1E86"/>
    <w:rsid w:val="001E01CB"/>
    <w:rsid w:val="001E168A"/>
    <w:rsid w:val="001E27DF"/>
    <w:rsid w:val="001E40EB"/>
    <w:rsid w:val="001E663D"/>
    <w:rsid w:val="001E7EBF"/>
    <w:rsid w:val="001F2DB1"/>
    <w:rsid w:val="001F3A97"/>
    <w:rsid w:val="001F44E8"/>
    <w:rsid w:val="001F5C27"/>
    <w:rsid w:val="0020214D"/>
    <w:rsid w:val="00202282"/>
    <w:rsid w:val="00213048"/>
    <w:rsid w:val="00214E81"/>
    <w:rsid w:val="00215381"/>
    <w:rsid w:val="00215A6F"/>
    <w:rsid w:val="00216D76"/>
    <w:rsid w:val="00217C83"/>
    <w:rsid w:val="00222DF3"/>
    <w:rsid w:val="00223F15"/>
    <w:rsid w:val="002312A7"/>
    <w:rsid w:val="00235161"/>
    <w:rsid w:val="00236ED2"/>
    <w:rsid w:val="00237CE2"/>
    <w:rsid w:val="00252482"/>
    <w:rsid w:val="00254564"/>
    <w:rsid w:val="00255724"/>
    <w:rsid w:val="00255CE2"/>
    <w:rsid w:val="00257E2E"/>
    <w:rsid w:val="00263FE5"/>
    <w:rsid w:val="002707B8"/>
    <w:rsid w:val="00274818"/>
    <w:rsid w:val="00284B31"/>
    <w:rsid w:val="00284FCB"/>
    <w:rsid w:val="00286A8B"/>
    <w:rsid w:val="00287693"/>
    <w:rsid w:val="00287C43"/>
    <w:rsid w:val="002910F1"/>
    <w:rsid w:val="002944FA"/>
    <w:rsid w:val="00295A54"/>
    <w:rsid w:val="002A38C6"/>
    <w:rsid w:val="002B3576"/>
    <w:rsid w:val="002B50C7"/>
    <w:rsid w:val="002B664C"/>
    <w:rsid w:val="002B6FE4"/>
    <w:rsid w:val="002C333C"/>
    <w:rsid w:val="002D3F32"/>
    <w:rsid w:val="002F1018"/>
    <w:rsid w:val="002F2A1E"/>
    <w:rsid w:val="003014D7"/>
    <w:rsid w:val="00312800"/>
    <w:rsid w:val="00312808"/>
    <w:rsid w:val="003141F1"/>
    <w:rsid w:val="00320939"/>
    <w:rsid w:val="0032148A"/>
    <w:rsid w:val="00322C75"/>
    <w:rsid w:val="003235AD"/>
    <w:rsid w:val="00326074"/>
    <w:rsid w:val="00335D10"/>
    <w:rsid w:val="00335E49"/>
    <w:rsid w:val="003371A0"/>
    <w:rsid w:val="00340A4E"/>
    <w:rsid w:val="00341351"/>
    <w:rsid w:val="003423B5"/>
    <w:rsid w:val="00346E97"/>
    <w:rsid w:val="00362614"/>
    <w:rsid w:val="00362AEF"/>
    <w:rsid w:val="00365E4E"/>
    <w:rsid w:val="00367011"/>
    <w:rsid w:val="0037208E"/>
    <w:rsid w:val="00372169"/>
    <w:rsid w:val="00373B5B"/>
    <w:rsid w:val="00373DDE"/>
    <w:rsid w:val="0037477A"/>
    <w:rsid w:val="00374A34"/>
    <w:rsid w:val="003803C3"/>
    <w:rsid w:val="00381520"/>
    <w:rsid w:val="00382AC4"/>
    <w:rsid w:val="00384765"/>
    <w:rsid w:val="00393216"/>
    <w:rsid w:val="00396010"/>
    <w:rsid w:val="003A18B4"/>
    <w:rsid w:val="003A6E68"/>
    <w:rsid w:val="003B21B5"/>
    <w:rsid w:val="003B2E3C"/>
    <w:rsid w:val="003B3DDB"/>
    <w:rsid w:val="003B7A1F"/>
    <w:rsid w:val="003D3464"/>
    <w:rsid w:val="003D7014"/>
    <w:rsid w:val="003E31F3"/>
    <w:rsid w:val="003E3423"/>
    <w:rsid w:val="003E43F2"/>
    <w:rsid w:val="003E6129"/>
    <w:rsid w:val="003E63C7"/>
    <w:rsid w:val="003F0A74"/>
    <w:rsid w:val="003F0DF3"/>
    <w:rsid w:val="003F36AB"/>
    <w:rsid w:val="003F3D61"/>
    <w:rsid w:val="003F5647"/>
    <w:rsid w:val="003F5C53"/>
    <w:rsid w:val="004023EA"/>
    <w:rsid w:val="00406CC7"/>
    <w:rsid w:val="004142E0"/>
    <w:rsid w:val="00416F5C"/>
    <w:rsid w:val="00423E44"/>
    <w:rsid w:val="00424F6B"/>
    <w:rsid w:val="00430074"/>
    <w:rsid w:val="00430768"/>
    <w:rsid w:val="00430FBE"/>
    <w:rsid w:val="004371D1"/>
    <w:rsid w:val="00440943"/>
    <w:rsid w:val="00442AA8"/>
    <w:rsid w:val="0044754D"/>
    <w:rsid w:val="00447A54"/>
    <w:rsid w:val="00447BC8"/>
    <w:rsid w:val="00451254"/>
    <w:rsid w:val="00452321"/>
    <w:rsid w:val="00456B2D"/>
    <w:rsid w:val="00461426"/>
    <w:rsid w:val="00463D3B"/>
    <w:rsid w:val="00463FB0"/>
    <w:rsid w:val="004654CA"/>
    <w:rsid w:val="00465D5E"/>
    <w:rsid w:val="00466FCC"/>
    <w:rsid w:val="00472A88"/>
    <w:rsid w:val="00472F39"/>
    <w:rsid w:val="0047417C"/>
    <w:rsid w:val="00485CF7"/>
    <w:rsid w:val="004924C7"/>
    <w:rsid w:val="0049269A"/>
    <w:rsid w:val="00495405"/>
    <w:rsid w:val="004A3607"/>
    <w:rsid w:val="004B014F"/>
    <w:rsid w:val="004B301C"/>
    <w:rsid w:val="004C265C"/>
    <w:rsid w:val="004D306D"/>
    <w:rsid w:val="004D7DE9"/>
    <w:rsid w:val="004E1306"/>
    <w:rsid w:val="004E131F"/>
    <w:rsid w:val="004E7124"/>
    <w:rsid w:val="004F1DD3"/>
    <w:rsid w:val="004F20AA"/>
    <w:rsid w:val="004F4F10"/>
    <w:rsid w:val="00502B60"/>
    <w:rsid w:val="00503650"/>
    <w:rsid w:val="005037F7"/>
    <w:rsid w:val="00507197"/>
    <w:rsid w:val="00510961"/>
    <w:rsid w:val="0051467D"/>
    <w:rsid w:val="005173F0"/>
    <w:rsid w:val="00520827"/>
    <w:rsid w:val="00523871"/>
    <w:rsid w:val="0052404F"/>
    <w:rsid w:val="00527E10"/>
    <w:rsid w:val="00531904"/>
    <w:rsid w:val="00534071"/>
    <w:rsid w:val="0053486D"/>
    <w:rsid w:val="0054187B"/>
    <w:rsid w:val="00543F80"/>
    <w:rsid w:val="005452EF"/>
    <w:rsid w:val="00545A7B"/>
    <w:rsid w:val="00546B0F"/>
    <w:rsid w:val="00553D2B"/>
    <w:rsid w:val="00553DE0"/>
    <w:rsid w:val="0055754D"/>
    <w:rsid w:val="005612D7"/>
    <w:rsid w:val="0056493A"/>
    <w:rsid w:val="005660A2"/>
    <w:rsid w:val="00566203"/>
    <w:rsid w:val="005710B7"/>
    <w:rsid w:val="0058393E"/>
    <w:rsid w:val="00583A4B"/>
    <w:rsid w:val="00583FF2"/>
    <w:rsid w:val="005921CF"/>
    <w:rsid w:val="0059587D"/>
    <w:rsid w:val="0059730E"/>
    <w:rsid w:val="005A0AD8"/>
    <w:rsid w:val="005A5945"/>
    <w:rsid w:val="005B170B"/>
    <w:rsid w:val="005B2DB9"/>
    <w:rsid w:val="005B40C0"/>
    <w:rsid w:val="005B57A1"/>
    <w:rsid w:val="005C0252"/>
    <w:rsid w:val="005C417E"/>
    <w:rsid w:val="005C5A05"/>
    <w:rsid w:val="005C5C16"/>
    <w:rsid w:val="005C76D6"/>
    <w:rsid w:val="005D48E5"/>
    <w:rsid w:val="005E6F6C"/>
    <w:rsid w:val="005F29B4"/>
    <w:rsid w:val="005F373C"/>
    <w:rsid w:val="005F3F10"/>
    <w:rsid w:val="005F4693"/>
    <w:rsid w:val="005F5A60"/>
    <w:rsid w:val="005F5D65"/>
    <w:rsid w:val="00601A2D"/>
    <w:rsid w:val="00605783"/>
    <w:rsid w:val="00606E6A"/>
    <w:rsid w:val="00607360"/>
    <w:rsid w:val="00612478"/>
    <w:rsid w:val="00613EAB"/>
    <w:rsid w:val="006144D8"/>
    <w:rsid w:val="00620B3F"/>
    <w:rsid w:val="00623349"/>
    <w:rsid w:val="006247A3"/>
    <w:rsid w:val="00626EBC"/>
    <w:rsid w:val="00631679"/>
    <w:rsid w:val="00635E1B"/>
    <w:rsid w:val="006371AF"/>
    <w:rsid w:val="00637459"/>
    <w:rsid w:val="00641AA3"/>
    <w:rsid w:val="00650172"/>
    <w:rsid w:val="0065142D"/>
    <w:rsid w:val="00653997"/>
    <w:rsid w:val="00660B2A"/>
    <w:rsid w:val="00666BD8"/>
    <w:rsid w:val="006672C1"/>
    <w:rsid w:val="00667CCF"/>
    <w:rsid w:val="00667DF9"/>
    <w:rsid w:val="00667EB4"/>
    <w:rsid w:val="0067387D"/>
    <w:rsid w:val="00674F05"/>
    <w:rsid w:val="00676AFC"/>
    <w:rsid w:val="0068275F"/>
    <w:rsid w:val="00682869"/>
    <w:rsid w:val="00686455"/>
    <w:rsid w:val="006933BF"/>
    <w:rsid w:val="006B2B6C"/>
    <w:rsid w:val="006C2610"/>
    <w:rsid w:val="006C4FF1"/>
    <w:rsid w:val="006C6010"/>
    <w:rsid w:val="006C6CDA"/>
    <w:rsid w:val="006C77F5"/>
    <w:rsid w:val="006D3CB8"/>
    <w:rsid w:val="006D69B9"/>
    <w:rsid w:val="006D7A9D"/>
    <w:rsid w:val="006F534B"/>
    <w:rsid w:val="0070000F"/>
    <w:rsid w:val="00700FC8"/>
    <w:rsid w:val="00701986"/>
    <w:rsid w:val="007029A0"/>
    <w:rsid w:val="0071094D"/>
    <w:rsid w:val="00713FAB"/>
    <w:rsid w:val="00715094"/>
    <w:rsid w:val="00717151"/>
    <w:rsid w:val="00721034"/>
    <w:rsid w:val="00724497"/>
    <w:rsid w:val="00733204"/>
    <w:rsid w:val="00740E14"/>
    <w:rsid w:val="00747F44"/>
    <w:rsid w:val="00751B4E"/>
    <w:rsid w:val="00752529"/>
    <w:rsid w:val="00761876"/>
    <w:rsid w:val="00761E2B"/>
    <w:rsid w:val="007637D3"/>
    <w:rsid w:val="00764608"/>
    <w:rsid w:val="007756C9"/>
    <w:rsid w:val="00780642"/>
    <w:rsid w:val="00785D65"/>
    <w:rsid w:val="0078635E"/>
    <w:rsid w:val="00791418"/>
    <w:rsid w:val="00792072"/>
    <w:rsid w:val="007923AB"/>
    <w:rsid w:val="007936C2"/>
    <w:rsid w:val="00794E52"/>
    <w:rsid w:val="007961F5"/>
    <w:rsid w:val="00796554"/>
    <w:rsid w:val="007A2231"/>
    <w:rsid w:val="007A25CA"/>
    <w:rsid w:val="007A2B1D"/>
    <w:rsid w:val="007B140B"/>
    <w:rsid w:val="007B4E5F"/>
    <w:rsid w:val="007C1EC7"/>
    <w:rsid w:val="007D2AC0"/>
    <w:rsid w:val="007D3BC2"/>
    <w:rsid w:val="007E09D0"/>
    <w:rsid w:val="007E27DD"/>
    <w:rsid w:val="007E2F52"/>
    <w:rsid w:val="007E4277"/>
    <w:rsid w:val="007F36FA"/>
    <w:rsid w:val="00812E7D"/>
    <w:rsid w:val="00814BCF"/>
    <w:rsid w:val="008269E5"/>
    <w:rsid w:val="00827234"/>
    <w:rsid w:val="008320BE"/>
    <w:rsid w:val="00832DB1"/>
    <w:rsid w:val="008348B8"/>
    <w:rsid w:val="00835355"/>
    <w:rsid w:val="00836171"/>
    <w:rsid w:val="00840307"/>
    <w:rsid w:val="00841FFC"/>
    <w:rsid w:val="00843F59"/>
    <w:rsid w:val="00846117"/>
    <w:rsid w:val="0085103C"/>
    <w:rsid w:val="00851263"/>
    <w:rsid w:val="008548BC"/>
    <w:rsid w:val="00861AB2"/>
    <w:rsid w:val="0086221F"/>
    <w:rsid w:val="0086315A"/>
    <w:rsid w:val="008706D7"/>
    <w:rsid w:val="00872BBB"/>
    <w:rsid w:val="0087537F"/>
    <w:rsid w:val="0088233F"/>
    <w:rsid w:val="00884B17"/>
    <w:rsid w:val="00884E50"/>
    <w:rsid w:val="008918DF"/>
    <w:rsid w:val="008926E8"/>
    <w:rsid w:val="0089361C"/>
    <w:rsid w:val="00896C55"/>
    <w:rsid w:val="00897376"/>
    <w:rsid w:val="008A1BA9"/>
    <w:rsid w:val="008A1EDF"/>
    <w:rsid w:val="008A3187"/>
    <w:rsid w:val="008A619B"/>
    <w:rsid w:val="008B037A"/>
    <w:rsid w:val="008B7C59"/>
    <w:rsid w:val="008C19F5"/>
    <w:rsid w:val="008C618D"/>
    <w:rsid w:val="008C73A2"/>
    <w:rsid w:val="008D181B"/>
    <w:rsid w:val="008E486C"/>
    <w:rsid w:val="008E49B0"/>
    <w:rsid w:val="008E63D6"/>
    <w:rsid w:val="008F09F5"/>
    <w:rsid w:val="008F3771"/>
    <w:rsid w:val="008F4C30"/>
    <w:rsid w:val="008F7600"/>
    <w:rsid w:val="00901494"/>
    <w:rsid w:val="0090317C"/>
    <w:rsid w:val="00904648"/>
    <w:rsid w:val="00905741"/>
    <w:rsid w:val="0091095F"/>
    <w:rsid w:val="00912FC6"/>
    <w:rsid w:val="00915541"/>
    <w:rsid w:val="0091554B"/>
    <w:rsid w:val="00916589"/>
    <w:rsid w:val="00916CBA"/>
    <w:rsid w:val="00930BCE"/>
    <w:rsid w:val="009375FF"/>
    <w:rsid w:val="009379C7"/>
    <w:rsid w:val="0094292C"/>
    <w:rsid w:val="00944C49"/>
    <w:rsid w:val="009530B4"/>
    <w:rsid w:val="00953241"/>
    <w:rsid w:val="00954D28"/>
    <w:rsid w:val="00957206"/>
    <w:rsid w:val="009572EC"/>
    <w:rsid w:val="009601B5"/>
    <w:rsid w:val="00960675"/>
    <w:rsid w:val="009615F5"/>
    <w:rsid w:val="009632CE"/>
    <w:rsid w:val="00964552"/>
    <w:rsid w:val="00964FB9"/>
    <w:rsid w:val="00967F58"/>
    <w:rsid w:val="0097105A"/>
    <w:rsid w:val="00971F22"/>
    <w:rsid w:val="00971F70"/>
    <w:rsid w:val="009747A9"/>
    <w:rsid w:val="00980FF1"/>
    <w:rsid w:val="00984FC5"/>
    <w:rsid w:val="00987EA9"/>
    <w:rsid w:val="00997C09"/>
    <w:rsid w:val="009A3071"/>
    <w:rsid w:val="009A4B35"/>
    <w:rsid w:val="009B4D78"/>
    <w:rsid w:val="009B5D15"/>
    <w:rsid w:val="009B64C2"/>
    <w:rsid w:val="009C10EE"/>
    <w:rsid w:val="009C336C"/>
    <w:rsid w:val="009C6CBE"/>
    <w:rsid w:val="009C7A76"/>
    <w:rsid w:val="009D2BEE"/>
    <w:rsid w:val="009D533F"/>
    <w:rsid w:val="009E362D"/>
    <w:rsid w:val="009E5221"/>
    <w:rsid w:val="009E56E9"/>
    <w:rsid w:val="009F0DD6"/>
    <w:rsid w:val="009F44DC"/>
    <w:rsid w:val="009F4F51"/>
    <w:rsid w:val="00A001B9"/>
    <w:rsid w:val="00A036C2"/>
    <w:rsid w:val="00A05684"/>
    <w:rsid w:val="00A06AC7"/>
    <w:rsid w:val="00A13F1A"/>
    <w:rsid w:val="00A1788D"/>
    <w:rsid w:val="00A21D32"/>
    <w:rsid w:val="00A26E8E"/>
    <w:rsid w:val="00A42EF4"/>
    <w:rsid w:val="00A50792"/>
    <w:rsid w:val="00A50DED"/>
    <w:rsid w:val="00A522C4"/>
    <w:rsid w:val="00A53CD3"/>
    <w:rsid w:val="00A53D37"/>
    <w:rsid w:val="00A57703"/>
    <w:rsid w:val="00A63E8E"/>
    <w:rsid w:val="00A65B4F"/>
    <w:rsid w:val="00A7122D"/>
    <w:rsid w:val="00A72967"/>
    <w:rsid w:val="00A765BF"/>
    <w:rsid w:val="00A82604"/>
    <w:rsid w:val="00A82630"/>
    <w:rsid w:val="00A87C81"/>
    <w:rsid w:val="00A87DA4"/>
    <w:rsid w:val="00A964C5"/>
    <w:rsid w:val="00AA5750"/>
    <w:rsid w:val="00AA66BC"/>
    <w:rsid w:val="00AB070D"/>
    <w:rsid w:val="00AB11C7"/>
    <w:rsid w:val="00AB1A87"/>
    <w:rsid w:val="00AB3F71"/>
    <w:rsid w:val="00AB43C5"/>
    <w:rsid w:val="00AC44CB"/>
    <w:rsid w:val="00AD0602"/>
    <w:rsid w:val="00AD0D90"/>
    <w:rsid w:val="00AD2EBF"/>
    <w:rsid w:val="00AE1A3E"/>
    <w:rsid w:val="00AE3FE1"/>
    <w:rsid w:val="00AF1138"/>
    <w:rsid w:val="00AF1C34"/>
    <w:rsid w:val="00AF2648"/>
    <w:rsid w:val="00AF2A2E"/>
    <w:rsid w:val="00AF393C"/>
    <w:rsid w:val="00B02DE6"/>
    <w:rsid w:val="00B056CC"/>
    <w:rsid w:val="00B1736C"/>
    <w:rsid w:val="00B207CE"/>
    <w:rsid w:val="00B22CA0"/>
    <w:rsid w:val="00B2388C"/>
    <w:rsid w:val="00B23CA3"/>
    <w:rsid w:val="00B26D23"/>
    <w:rsid w:val="00B30873"/>
    <w:rsid w:val="00B31451"/>
    <w:rsid w:val="00B3263C"/>
    <w:rsid w:val="00B366E7"/>
    <w:rsid w:val="00B51396"/>
    <w:rsid w:val="00B524FB"/>
    <w:rsid w:val="00B535D3"/>
    <w:rsid w:val="00B55101"/>
    <w:rsid w:val="00B572F5"/>
    <w:rsid w:val="00B5754C"/>
    <w:rsid w:val="00B61978"/>
    <w:rsid w:val="00B620AA"/>
    <w:rsid w:val="00B666A4"/>
    <w:rsid w:val="00B66F48"/>
    <w:rsid w:val="00B678CF"/>
    <w:rsid w:val="00B75C1A"/>
    <w:rsid w:val="00B76738"/>
    <w:rsid w:val="00B80687"/>
    <w:rsid w:val="00B8127B"/>
    <w:rsid w:val="00B84D34"/>
    <w:rsid w:val="00B86DC3"/>
    <w:rsid w:val="00B96788"/>
    <w:rsid w:val="00BA0507"/>
    <w:rsid w:val="00BA1163"/>
    <w:rsid w:val="00BA1C06"/>
    <w:rsid w:val="00BA230B"/>
    <w:rsid w:val="00BA3B85"/>
    <w:rsid w:val="00BA72C5"/>
    <w:rsid w:val="00BC0715"/>
    <w:rsid w:val="00BC0D8D"/>
    <w:rsid w:val="00BC1721"/>
    <w:rsid w:val="00BC6F68"/>
    <w:rsid w:val="00BC7E4E"/>
    <w:rsid w:val="00BD11B5"/>
    <w:rsid w:val="00BD4336"/>
    <w:rsid w:val="00BD5CEE"/>
    <w:rsid w:val="00BE2C29"/>
    <w:rsid w:val="00BE6511"/>
    <w:rsid w:val="00BF4B1A"/>
    <w:rsid w:val="00C01D54"/>
    <w:rsid w:val="00C03222"/>
    <w:rsid w:val="00C0516A"/>
    <w:rsid w:val="00C05F29"/>
    <w:rsid w:val="00C10E0D"/>
    <w:rsid w:val="00C156E0"/>
    <w:rsid w:val="00C16B64"/>
    <w:rsid w:val="00C16DC3"/>
    <w:rsid w:val="00C16FF8"/>
    <w:rsid w:val="00C22CDC"/>
    <w:rsid w:val="00C22D1D"/>
    <w:rsid w:val="00C242DE"/>
    <w:rsid w:val="00C24781"/>
    <w:rsid w:val="00C2691C"/>
    <w:rsid w:val="00C27F39"/>
    <w:rsid w:val="00C30CD5"/>
    <w:rsid w:val="00C31D2E"/>
    <w:rsid w:val="00C33B71"/>
    <w:rsid w:val="00C33C54"/>
    <w:rsid w:val="00C400D9"/>
    <w:rsid w:val="00C4224E"/>
    <w:rsid w:val="00C4238D"/>
    <w:rsid w:val="00C44BC6"/>
    <w:rsid w:val="00C451A7"/>
    <w:rsid w:val="00C45366"/>
    <w:rsid w:val="00C45AE8"/>
    <w:rsid w:val="00C462BF"/>
    <w:rsid w:val="00C5425D"/>
    <w:rsid w:val="00C545AD"/>
    <w:rsid w:val="00C644F4"/>
    <w:rsid w:val="00C66045"/>
    <w:rsid w:val="00C67FED"/>
    <w:rsid w:val="00C70C02"/>
    <w:rsid w:val="00C7132C"/>
    <w:rsid w:val="00C76C6E"/>
    <w:rsid w:val="00C76C9D"/>
    <w:rsid w:val="00C82B44"/>
    <w:rsid w:val="00C92B41"/>
    <w:rsid w:val="00C97247"/>
    <w:rsid w:val="00CA46B4"/>
    <w:rsid w:val="00CB34FC"/>
    <w:rsid w:val="00CB742E"/>
    <w:rsid w:val="00CB7896"/>
    <w:rsid w:val="00CC3BC7"/>
    <w:rsid w:val="00CC65C1"/>
    <w:rsid w:val="00CD0518"/>
    <w:rsid w:val="00CD1E91"/>
    <w:rsid w:val="00CD2318"/>
    <w:rsid w:val="00CE0951"/>
    <w:rsid w:val="00CE3945"/>
    <w:rsid w:val="00CF31D0"/>
    <w:rsid w:val="00CF41C7"/>
    <w:rsid w:val="00CF59B2"/>
    <w:rsid w:val="00CF7F09"/>
    <w:rsid w:val="00D01901"/>
    <w:rsid w:val="00D04444"/>
    <w:rsid w:val="00D0665F"/>
    <w:rsid w:val="00D1290E"/>
    <w:rsid w:val="00D1359A"/>
    <w:rsid w:val="00D159A4"/>
    <w:rsid w:val="00D16113"/>
    <w:rsid w:val="00D177E3"/>
    <w:rsid w:val="00D22E02"/>
    <w:rsid w:val="00D26F82"/>
    <w:rsid w:val="00D27663"/>
    <w:rsid w:val="00D309C1"/>
    <w:rsid w:val="00D30B51"/>
    <w:rsid w:val="00D3162D"/>
    <w:rsid w:val="00D33700"/>
    <w:rsid w:val="00D338AC"/>
    <w:rsid w:val="00D34E50"/>
    <w:rsid w:val="00D3746A"/>
    <w:rsid w:val="00D40576"/>
    <w:rsid w:val="00D414F1"/>
    <w:rsid w:val="00D43492"/>
    <w:rsid w:val="00D462CA"/>
    <w:rsid w:val="00D4771D"/>
    <w:rsid w:val="00D60032"/>
    <w:rsid w:val="00D60D01"/>
    <w:rsid w:val="00D6105D"/>
    <w:rsid w:val="00D64CC1"/>
    <w:rsid w:val="00D73366"/>
    <w:rsid w:val="00D74E06"/>
    <w:rsid w:val="00D76C99"/>
    <w:rsid w:val="00D76FF2"/>
    <w:rsid w:val="00D82B03"/>
    <w:rsid w:val="00D84FC0"/>
    <w:rsid w:val="00D91982"/>
    <w:rsid w:val="00DA68F7"/>
    <w:rsid w:val="00DB07E7"/>
    <w:rsid w:val="00DB124B"/>
    <w:rsid w:val="00DB6808"/>
    <w:rsid w:val="00DB6EE1"/>
    <w:rsid w:val="00DB7543"/>
    <w:rsid w:val="00DC006E"/>
    <w:rsid w:val="00DC71F3"/>
    <w:rsid w:val="00DD3408"/>
    <w:rsid w:val="00DD797F"/>
    <w:rsid w:val="00DE5F83"/>
    <w:rsid w:val="00DE7F35"/>
    <w:rsid w:val="00DF0BA3"/>
    <w:rsid w:val="00DF24F0"/>
    <w:rsid w:val="00DF381F"/>
    <w:rsid w:val="00E017EE"/>
    <w:rsid w:val="00E01FA4"/>
    <w:rsid w:val="00E0222B"/>
    <w:rsid w:val="00E03620"/>
    <w:rsid w:val="00E051D6"/>
    <w:rsid w:val="00E10135"/>
    <w:rsid w:val="00E10D9D"/>
    <w:rsid w:val="00E129CB"/>
    <w:rsid w:val="00E1443B"/>
    <w:rsid w:val="00E14F22"/>
    <w:rsid w:val="00E15212"/>
    <w:rsid w:val="00E21207"/>
    <w:rsid w:val="00E23410"/>
    <w:rsid w:val="00E24DB2"/>
    <w:rsid w:val="00E26CC7"/>
    <w:rsid w:val="00E27162"/>
    <w:rsid w:val="00E33A8A"/>
    <w:rsid w:val="00E37474"/>
    <w:rsid w:val="00E41AB2"/>
    <w:rsid w:val="00E42109"/>
    <w:rsid w:val="00E464B3"/>
    <w:rsid w:val="00E4775A"/>
    <w:rsid w:val="00E555DA"/>
    <w:rsid w:val="00E627BC"/>
    <w:rsid w:val="00E661B1"/>
    <w:rsid w:val="00E67ABE"/>
    <w:rsid w:val="00E7122F"/>
    <w:rsid w:val="00E752AA"/>
    <w:rsid w:val="00E75A59"/>
    <w:rsid w:val="00E76E1F"/>
    <w:rsid w:val="00E77532"/>
    <w:rsid w:val="00E77A4E"/>
    <w:rsid w:val="00E84B82"/>
    <w:rsid w:val="00E91EA6"/>
    <w:rsid w:val="00E934DD"/>
    <w:rsid w:val="00E93E3A"/>
    <w:rsid w:val="00E941C2"/>
    <w:rsid w:val="00E94B1B"/>
    <w:rsid w:val="00EA297D"/>
    <w:rsid w:val="00EA4BF3"/>
    <w:rsid w:val="00EA64F7"/>
    <w:rsid w:val="00EB339F"/>
    <w:rsid w:val="00EB3FB9"/>
    <w:rsid w:val="00EB4652"/>
    <w:rsid w:val="00EB54E0"/>
    <w:rsid w:val="00EB7F88"/>
    <w:rsid w:val="00EC1268"/>
    <w:rsid w:val="00EC1A82"/>
    <w:rsid w:val="00EC2684"/>
    <w:rsid w:val="00EC2E1F"/>
    <w:rsid w:val="00EC518D"/>
    <w:rsid w:val="00ED0B36"/>
    <w:rsid w:val="00ED3CCF"/>
    <w:rsid w:val="00ED4A1F"/>
    <w:rsid w:val="00EE342B"/>
    <w:rsid w:val="00EE5C2D"/>
    <w:rsid w:val="00EF2B53"/>
    <w:rsid w:val="00EF2FE8"/>
    <w:rsid w:val="00EF6B35"/>
    <w:rsid w:val="00EF748E"/>
    <w:rsid w:val="00F02988"/>
    <w:rsid w:val="00F02E74"/>
    <w:rsid w:val="00F03E83"/>
    <w:rsid w:val="00F07B03"/>
    <w:rsid w:val="00F13D9F"/>
    <w:rsid w:val="00F167FE"/>
    <w:rsid w:val="00F16AB6"/>
    <w:rsid w:val="00F205F6"/>
    <w:rsid w:val="00F25821"/>
    <w:rsid w:val="00F35BA9"/>
    <w:rsid w:val="00F36258"/>
    <w:rsid w:val="00F36B03"/>
    <w:rsid w:val="00F37A70"/>
    <w:rsid w:val="00F4030F"/>
    <w:rsid w:val="00F404DB"/>
    <w:rsid w:val="00F43F31"/>
    <w:rsid w:val="00F44963"/>
    <w:rsid w:val="00F5780E"/>
    <w:rsid w:val="00F62633"/>
    <w:rsid w:val="00F65BCD"/>
    <w:rsid w:val="00F67684"/>
    <w:rsid w:val="00F677A2"/>
    <w:rsid w:val="00F76578"/>
    <w:rsid w:val="00F8023F"/>
    <w:rsid w:val="00F802D0"/>
    <w:rsid w:val="00F83CB2"/>
    <w:rsid w:val="00F8621F"/>
    <w:rsid w:val="00F866F6"/>
    <w:rsid w:val="00F902E1"/>
    <w:rsid w:val="00F912DB"/>
    <w:rsid w:val="00F9189E"/>
    <w:rsid w:val="00F92959"/>
    <w:rsid w:val="00F961C6"/>
    <w:rsid w:val="00F964C9"/>
    <w:rsid w:val="00F971C2"/>
    <w:rsid w:val="00FA55BD"/>
    <w:rsid w:val="00FA5D37"/>
    <w:rsid w:val="00FA65E7"/>
    <w:rsid w:val="00FB4534"/>
    <w:rsid w:val="00FB555B"/>
    <w:rsid w:val="00FB5901"/>
    <w:rsid w:val="00FC2C53"/>
    <w:rsid w:val="00FD074D"/>
    <w:rsid w:val="00FD2DFA"/>
    <w:rsid w:val="00FD500B"/>
    <w:rsid w:val="00FD7744"/>
    <w:rsid w:val="00FE4731"/>
    <w:rsid w:val="00FE4A87"/>
    <w:rsid w:val="00FE7786"/>
    <w:rsid w:val="00FE786A"/>
    <w:rsid w:val="00FE7CBD"/>
    <w:rsid w:val="00FF21DD"/>
    <w:rsid w:val="00FF2203"/>
    <w:rsid w:val="00FF27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172E9A89"/>
  <w15:docId w15:val="{D941DA44-7768-4230-99DD-CA1182DE70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7C81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BA1163"/>
    <w:pPr>
      <w:keepNext/>
      <w:jc w:val="center"/>
      <w:outlineLvl w:val="0"/>
    </w:pPr>
    <w:rPr>
      <w:b/>
      <w:bCs/>
      <w:sz w:val="28"/>
      <w:szCs w:val="20"/>
    </w:rPr>
  </w:style>
  <w:style w:type="paragraph" w:styleId="Balk8">
    <w:name w:val="heading 8"/>
    <w:basedOn w:val="Normal"/>
    <w:next w:val="Normal"/>
    <w:link w:val="Balk8Char"/>
    <w:qFormat/>
    <w:rsid w:val="00E0222B"/>
    <w:pPr>
      <w:keepNext/>
      <w:shd w:val="clear" w:color="auto" w:fill="FFFFFF"/>
      <w:spacing w:line="250" w:lineRule="exact"/>
      <w:ind w:right="528" w:firstLine="5"/>
      <w:jc w:val="both"/>
      <w:outlineLvl w:val="7"/>
    </w:pPr>
    <w:rPr>
      <w:b/>
      <w:bCs/>
      <w:color w:val="000000"/>
      <w:spacing w:val="1"/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til2">
    <w:name w:val="Stil2"/>
    <w:basedOn w:val="Normal"/>
    <w:rsid w:val="00052305"/>
    <w:pPr>
      <w:jc w:val="center"/>
    </w:pPr>
    <w:rPr>
      <w:rFonts w:cs="Arial"/>
      <w:b/>
      <w:bCs/>
    </w:rPr>
  </w:style>
  <w:style w:type="paragraph" w:styleId="KonuBal">
    <w:name w:val="Title"/>
    <w:basedOn w:val="Normal"/>
    <w:qFormat/>
    <w:rsid w:val="00052305"/>
    <w:pPr>
      <w:spacing w:before="240" w:after="60"/>
      <w:jc w:val="center"/>
      <w:outlineLvl w:val="0"/>
    </w:pPr>
    <w:rPr>
      <w:rFonts w:ascii="Arial" w:hAnsi="Arial" w:cs="Arial"/>
      <w:b/>
      <w:bCs/>
      <w:kern w:val="28"/>
      <w:sz w:val="32"/>
      <w:szCs w:val="32"/>
    </w:rPr>
  </w:style>
  <w:style w:type="paragraph" w:customStyle="1" w:styleId="Stil3">
    <w:name w:val="Stil3"/>
    <w:basedOn w:val="Normal"/>
    <w:autoRedefine/>
    <w:rsid w:val="00EC2E1F"/>
    <w:pPr>
      <w:jc w:val="center"/>
    </w:pPr>
    <w:rPr>
      <w:rFonts w:cs="Arial"/>
      <w:b/>
      <w:bCs/>
    </w:rPr>
  </w:style>
  <w:style w:type="paragraph" w:styleId="GvdeMetni">
    <w:name w:val="Body Text"/>
    <w:basedOn w:val="Normal"/>
    <w:rsid w:val="00D159A4"/>
    <w:pPr>
      <w:spacing w:after="120"/>
    </w:pPr>
  </w:style>
  <w:style w:type="paragraph" w:styleId="Liste">
    <w:name w:val="List"/>
    <w:basedOn w:val="Normal"/>
    <w:rsid w:val="00C4238D"/>
    <w:pPr>
      <w:ind w:left="283" w:hanging="283"/>
    </w:pPr>
  </w:style>
  <w:style w:type="character" w:styleId="Kpr">
    <w:name w:val="Hyperlink"/>
    <w:basedOn w:val="VarsaylanParagrafYazTipi"/>
    <w:rsid w:val="006D7A9D"/>
    <w:rPr>
      <w:color w:val="0000FF"/>
      <w:u w:val="single"/>
    </w:rPr>
  </w:style>
  <w:style w:type="paragraph" w:styleId="AltBilgi">
    <w:name w:val="footer"/>
    <w:basedOn w:val="Normal"/>
    <w:link w:val="AltBilgiChar"/>
    <w:rsid w:val="006D7A9D"/>
    <w:pPr>
      <w:tabs>
        <w:tab w:val="center" w:pos="4536"/>
        <w:tab w:val="right" w:pos="9072"/>
      </w:tabs>
    </w:pPr>
  </w:style>
  <w:style w:type="paragraph" w:styleId="stBilgi">
    <w:name w:val="header"/>
    <w:basedOn w:val="Normal"/>
    <w:link w:val="stBilgiChar"/>
    <w:uiPriority w:val="99"/>
    <w:rsid w:val="00A87C81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uiPriority w:val="59"/>
    <w:rsid w:val="000349B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851263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51263"/>
    <w:rPr>
      <w:rFonts w:ascii="Tahoma" w:hAnsi="Tahoma" w:cs="Tahoma"/>
      <w:sz w:val="16"/>
      <w:szCs w:val="16"/>
    </w:rPr>
  </w:style>
  <w:style w:type="character" w:customStyle="1" w:styleId="stBilgiChar">
    <w:name w:val="Üst Bilgi Char"/>
    <w:basedOn w:val="VarsaylanParagrafYazTipi"/>
    <w:link w:val="stBilgi"/>
    <w:uiPriority w:val="99"/>
    <w:rsid w:val="0086221F"/>
    <w:rPr>
      <w:sz w:val="24"/>
      <w:szCs w:val="24"/>
    </w:rPr>
  </w:style>
  <w:style w:type="character" w:customStyle="1" w:styleId="Balk8Char">
    <w:name w:val="Başlık 8 Char"/>
    <w:basedOn w:val="VarsaylanParagrafYazTipi"/>
    <w:link w:val="Balk8"/>
    <w:rsid w:val="00E0222B"/>
    <w:rPr>
      <w:b/>
      <w:bCs/>
      <w:color w:val="000000"/>
      <w:spacing w:val="1"/>
      <w:sz w:val="22"/>
      <w:szCs w:val="22"/>
      <w:shd w:val="clear" w:color="auto" w:fill="FFFFFF"/>
    </w:rPr>
  </w:style>
  <w:style w:type="paragraph" w:customStyle="1" w:styleId="3-NormalYaz">
    <w:name w:val="3-Normal Yazı"/>
    <w:rsid w:val="00DD797F"/>
    <w:pPr>
      <w:tabs>
        <w:tab w:val="left" w:pos="566"/>
      </w:tabs>
      <w:jc w:val="both"/>
    </w:pPr>
    <w:rPr>
      <w:rFonts w:eastAsia="ヒラギノ明朝 Pro W3" w:hAnsi="Times"/>
      <w:sz w:val="19"/>
      <w:lang w:eastAsia="en-US"/>
    </w:rPr>
  </w:style>
  <w:style w:type="character" w:customStyle="1" w:styleId="Balk1Char">
    <w:name w:val="Başlık 1 Char"/>
    <w:basedOn w:val="VarsaylanParagrafYazTipi"/>
    <w:link w:val="Balk1"/>
    <w:rsid w:val="00BA1163"/>
    <w:rPr>
      <w:b/>
      <w:bCs/>
      <w:sz w:val="28"/>
    </w:rPr>
  </w:style>
  <w:style w:type="paragraph" w:styleId="GvdeMetniGirintisi">
    <w:name w:val="Body Text Indent"/>
    <w:basedOn w:val="Normal"/>
    <w:link w:val="GvdeMetniGirintisiChar"/>
    <w:uiPriority w:val="99"/>
    <w:unhideWhenUsed/>
    <w:rsid w:val="0088233F"/>
    <w:pPr>
      <w:spacing w:after="120"/>
      <w:ind w:left="283"/>
    </w:pPr>
  </w:style>
  <w:style w:type="character" w:customStyle="1" w:styleId="GvdeMetniGirintisiChar">
    <w:name w:val="Gövde Metni Girintisi Char"/>
    <w:basedOn w:val="VarsaylanParagrafYazTipi"/>
    <w:link w:val="GvdeMetniGirintisi"/>
    <w:uiPriority w:val="99"/>
    <w:rsid w:val="0088233F"/>
    <w:rPr>
      <w:sz w:val="24"/>
      <w:szCs w:val="24"/>
    </w:rPr>
  </w:style>
  <w:style w:type="character" w:customStyle="1" w:styleId="AltBilgiChar">
    <w:name w:val="Alt Bilgi Char"/>
    <w:basedOn w:val="VarsaylanParagrafYazTipi"/>
    <w:link w:val="AltBilgi"/>
    <w:rsid w:val="002707B8"/>
    <w:rPr>
      <w:sz w:val="24"/>
      <w:szCs w:val="24"/>
    </w:rPr>
  </w:style>
  <w:style w:type="paragraph" w:customStyle="1" w:styleId="Default">
    <w:name w:val="Default"/>
    <w:rsid w:val="00C462BF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rmalWeb">
    <w:name w:val="Normal (Web)"/>
    <w:basedOn w:val="Normal"/>
    <w:uiPriority w:val="99"/>
    <w:semiHidden/>
    <w:unhideWhenUsed/>
    <w:rsid w:val="008A619B"/>
    <w:pPr>
      <w:spacing w:before="100" w:beforeAutospacing="1" w:after="100" w:afterAutospacing="1"/>
    </w:pPr>
  </w:style>
  <w:style w:type="character" w:styleId="Vurgu">
    <w:name w:val="Emphasis"/>
    <w:basedOn w:val="VarsaylanParagrafYazTipi"/>
    <w:uiPriority w:val="20"/>
    <w:qFormat/>
    <w:rsid w:val="008A619B"/>
    <w:rPr>
      <w:i/>
      <w:iCs/>
    </w:rPr>
  </w:style>
  <w:style w:type="paragraph" w:customStyle="1" w:styleId="msobodytextindent">
    <w:name w:val="msobodytextindent"/>
    <w:basedOn w:val="Normal"/>
    <w:uiPriority w:val="99"/>
    <w:rsid w:val="00CF7F09"/>
    <w:pPr>
      <w:spacing w:after="120"/>
      <w:ind w:left="28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763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635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56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726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667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1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540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2398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09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738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199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934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6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11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4312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1819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91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79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685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125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480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4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73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929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763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277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149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009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971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6507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2022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348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575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655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748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478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cigdem.saltik\Desktop\yeni%20sablon.dot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yeni sablon</Template>
  <TotalTime>0</TotalTime>
  <Pages>1</Pages>
  <Words>196</Words>
  <Characters>1123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ACER</Company>
  <LinksUpToDate>false</LinksUpToDate>
  <CharactersWithSpaces>1317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Selim Kargul</dc:creator>
  <cp:lastModifiedBy>Derya Aykun</cp:lastModifiedBy>
  <cp:revision>2</cp:revision>
  <cp:lastPrinted>2020-12-25T08:32:00Z</cp:lastPrinted>
  <dcterms:created xsi:type="dcterms:W3CDTF">2025-10-23T11:16:00Z</dcterms:created>
  <dcterms:modified xsi:type="dcterms:W3CDTF">2025-10-23T11:16:00Z</dcterms:modified>
</cp:coreProperties>
</file>